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EB3394" w:rsidRPr="00C017DF" w14:paraId="1ACEBE3C" w14:textId="77777777" w:rsidTr="00204ACD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A4EA878" w14:textId="77777777" w:rsidR="00EB3394" w:rsidRPr="006E3F12" w:rsidRDefault="00EB3394" w:rsidP="00003257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6A1EA2C" w14:textId="77777777" w:rsidR="00EB3394" w:rsidRPr="00C017DF" w:rsidRDefault="00532245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B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CA16715" w14:textId="77777777" w:rsidR="00EB3394" w:rsidRPr="00C017DF" w:rsidRDefault="00EB3394" w:rsidP="00003257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C8D4F" w14:textId="77777777" w:rsidR="00EB3394" w:rsidRPr="00C017DF" w:rsidRDefault="00204ACD" w:rsidP="00204A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Startnummer</w:t>
            </w:r>
            <w:r w:rsidR="00EB33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7B61B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EB33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31C5F321" w14:textId="77777777" w:rsidR="00EB3394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0D144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3394" w:rsidRPr="00C017DF" w14:paraId="56BF89E9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0864B54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A2D99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4203F5C9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2CF90A7E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461E2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4DFBFA56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EB3394" w:rsidRPr="00C017DF" w14:paraId="2E1A46A4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D1A933A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F8EDAE8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3670D105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10F8562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6B7CCEE6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EB3394" w:rsidRPr="00C017DF" w14:paraId="5CA8F184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114C96F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5808895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3F048D20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CA6EC07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1AB9957F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EB3394" w:rsidRPr="00C017DF" w14:paraId="48BE8EAC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84640A0" w14:textId="77777777" w:rsidR="00EB3394" w:rsidRPr="00C017DF" w:rsidRDefault="00EB3394" w:rsidP="00003257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A2A14A4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5B669B3D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A5E4DD4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EDC693F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3394" w:rsidRPr="00C017DF" w14:paraId="43957B17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1742ED4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1356CC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299A1DFA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87CCF06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071ECC6F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3394" w:rsidRPr="00C017DF" w14:paraId="1A6E486E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8A0071B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E3D8A47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9EE75BF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7C2803D0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627443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B6FC89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3394" w:rsidRPr="00C017DF" w14:paraId="0E644703" w14:textId="77777777" w:rsidTr="0000325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3DD711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1474922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16CD5A6C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5F129622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7167954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43989B1" w14:textId="77777777" w:rsidR="00EB3394" w:rsidRPr="00C017DF" w:rsidRDefault="00EB3394" w:rsidP="000032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804ED4C" w14:textId="77777777" w:rsid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301040B8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2CBC0B64" w14:textId="77777777" w:rsidTr="00744A50">
        <w:tc>
          <w:tcPr>
            <w:tcW w:w="9494" w:type="dxa"/>
            <w:gridSpan w:val="7"/>
            <w:shd w:val="clear" w:color="auto" w:fill="auto"/>
          </w:tcPr>
          <w:p w14:paraId="7A8FB0F3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75845FDF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5EE91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220E86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93F070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7BD6A6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E66F9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5443D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29DCE218" w14:textId="77777777" w:rsidTr="00D40B8B">
        <w:tc>
          <w:tcPr>
            <w:tcW w:w="1356" w:type="dxa"/>
            <w:shd w:val="clear" w:color="auto" w:fill="auto"/>
          </w:tcPr>
          <w:p w14:paraId="450DC535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3C535FD7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5908FEC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75EE423F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50707235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4DA36E5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4278A849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9DA89F0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6FEA8025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Moeilijkheidsgraad</w:t>
      </w:r>
      <w:r w:rsidR="00684D3F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84D3F">
        <w:rPr>
          <w:rFonts w:ascii="Arial" w:hAnsi="Arial" w:cs="Arial"/>
          <w:b/>
          <w:bCs/>
          <w:sz w:val="20"/>
          <w:szCs w:val="20"/>
        </w:rPr>
        <w:tab/>
      </w:r>
      <w:r w:rsidR="00532245">
        <w:rPr>
          <w:rFonts w:ascii="Arial" w:hAnsi="Arial" w:cs="Arial"/>
          <w:bCs/>
          <w:sz w:val="20"/>
          <w:szCs w:val="20"/>
        </w:rPr>
        <w:t>Geen beoordeling in de klasse B</w:t>
      </w:r>
    </w:p>
    <w:p w14:paraId="124301FB" w14:textId="77777777" w:rsidR="00921A96" w:rsidRDefault="00717D6B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2FAFBB73" w14:textId="77777777" w:rsidR="000665AC" w:rsidRDefault="000665AC" w:rsidP="000665A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03B6E646" w14:textId="77777777" w:rsidR="000665AC" w:rsidRPr="008A74E4" w:rsidRDefault="000665AC" w:rsidP="000665AC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0665AC" w:rsidRPr="00170EA2" w14:paraId="01E5ED53" w14:textId="77777777" w:rsidTr="00A93B8F">
        <w:tc>
          <w:tcPr>
            <w:tcW w:w="2802" w:type="dxa"/>
            <w:shd w:val="clear" w:color="auto" w:fill="auto"/>
          </w:tcPr>
          <w:p w14:paraId="1AACC773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716C4D35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62DAE090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0665AC" w:rsidRPr="00170EA2" w14:paraId="4CA028A0" w14:textId="77777777" w:rsidTr="00A93B8F">
        <w:tc>
          <w:tcPr>
            <w:tcW w:w="2802" w:type="dxa"/>
            <w:shd w:val="clear" w:color="auto" w:fill="auto"/>
          </w:tcPr>
          <w:p w14:paraId="6CCE4A0A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0FB4703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02E025B8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13BF56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7435F90" w14:textId="77777777" w:rsidR="000665AC" w:rsidRPr="00170EA2" w:rsidRDefault="000665AC" w:rsidP="000665AC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0665AC" w:rsidRPr="00170EA2" w14:paraId="1219F790" w14:textId="77777777" w:rsidTr="00A93B8F">
        <w:tc>
          <w:tcPr>
            <w:tcW w:w="1164" w:type="dxa"/>
            <w:shd w:val="clear" w:color="auto" w:fill="auto"/>
          </w:tcPr>
          <w:p w14:paraId="2EB5DE32" w14:textId="77777777" w:rsidR="000665AC" w:rsidRPr="00170EA2" w:rsidRDefault="000665AC" w:rsidP="00A93B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93B0929" w14:textId="77777777" w:rsidR="000665AC" w:rsidRDefault="000665AC" w:rsidP="000665AC">
      <w:pPr>
        <w:rPr>
          <w:rFonts w:ascii="Arial" w:hAnsi="Arial" w:cs="Arial"/>
          <w:b/>
          <w:bCs/>
          <w:sz w:val="20"/>
          <w:szCs w:val="20"/>
        </w:rPr>
      </w:pPr>
    </w:p>
    <w:p w14:paraId="38DB2610" w14:textId="77777777" w:rsidR="00276094" w:rsidRDefault="000665AC" w:rsidP="000665AC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276094" w:rsidRPr="00744A50" w14:paraId="49485DFA" w14:textId="77777777" w:rsidTr="000C2231">
        <w:tc>
          <w:tcPr>
            <w:tcW w:w="4928" w:type="dxa"/>
            <w:shd w:val="clear" w:color="auto" w:fill="auto"/>
          </w:tcPr>
          <w:p w14:paraId="4A50082E" w14:textId="77777777" w:rsidR="00276094" w:rsidRPr="00744A50" w:rsidRDefault="00276094" w:rsidP="000C223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7B56BAC7" w14:textId="77777777" w:rsidR="00276094" w:rsidRPr="00744A50" w:rsidRDefault="00276094" w:rsidP="000C22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84A190F" w14:textId="77777777" w:rsidR="000665AC" w:rsidRDefault="000665AC" w:rsidP="000665AC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DB03B1A" w14:textId="77777777" w:rsidR="00921A96" w:rsidRDefault="00921A96" w:rsidP="00717D6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007C58" w:rsidRPr="00D40B8B" w14:paraId="2E4C59A7" w14:textId="77777777" w:rsidTr="00D40B8B">
        <w:trPr>
          <w:trHeight w:val="271"/>
        </w:trPr>
        <w:tc>
          <w:tcPr>
            <w:tcW w:w="2802" w:type="dxa"/>
            <w:shd w:val="clear" w:color="auto" w:fill="auto"/>
          </w:tcPr>
          <w:p w14:paraId="7CD82896" w14:textId="77777777" w:rsidR="00007C58" w:rsidRPr="00D40B8B" w:rsidRDefault="00BF0CFD" w:rsidP="00D40B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="00007C58"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 w:rsidR="000665AC">
              <w:rPr>
                <w:rFonts w:ascii="Arial" w:hAnsi="Arial" w:cs="Arial"/>
                <w:b/>
                <w:bCs/>
                <w:sz w:val="20"/>
                <w:szCs w:val="20"/>
              </w:rPr>
              <w:t>(100%)</w:t>
            </w:r>
          </w:p>
        </w:tc>
        <w:tc>
          <w:tcPr>
            <w:tcW w:w="1275" w:type="dxa"/>
            <w:shd w:val="clear" w:color="auto" w:fill="auto"/>
          </w:tcPr>
          <w:p w14:paraId="0B9A0206" w14:textId="77777777" w:rsidR="00007C58" w:rsidRPr="00D40B8B" w:rsidRDefault="00007C58" w:rsidP="00D40B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2181B5B" w14:textId="77777777" w:rsidR="00615814" w:rsidRDefault="00007C58" w:rsidP="00007C5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31DE5B09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0203C003" w14:textId="77777777" w:rsidTr="008A0098">
        <w:tc>
          <w:tcPr>
            <w:tcW w:w="3544" w:type="dxa"/>
            <w:shd w:val="clear" w:color="auto" w:fill="auto"/>
            <w:vAlign w:val="center"/>
          </w:tcPr>
          <w:p w14:paraId="3A572E1A" w14:textId="77777777" w:rsidR="00007C58" w:rsidRPr="008A0098" w:rsidRDefault="008A0098" w:rsidP="00007C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BF0CFD">
              <w:rPr>
                <w:rFonts w:ascii="Arial" w:hAnsi="Arial" w:cs="Arial"/>
                <w:b/>
                <w:sz w:val="20"/>
                <w:szCs w:val="20"/>
              </w:rPr>
              <w:t>Cijfer techniek</w:t>
            </w:r>
          </w:p>
          <w:p w14:paraId="3D908060" w14:textId="77777777" w:rsidR="00007C58" w:rsidRPr="00D40B8B" w:rsidRDefault="00007C58" w:rsidP="00007C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6B99B00C" w14:textId="77777777" w:rsidR="00007C58" w:rsidRPr="00D40B8B" w:rsidRDefault="00007C58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E9EC1C" w14:textId="77777777" w:rsidR="00C017DF" w:rsidRPr="00C017DF" w:rsidRDefault="00C017DF" w:rsidP="00C017DF">
      <w:pPr>
        <w:rPr>
          <w:rFonts w:ascii="Arial" w:hAnsi="Arial" w:cs="Arial"/>
          <w:sz w:val="20"/>
          <w:szCs w:val="20"/>
        </w:rPr>
      </w:pPr>
    </w:p>
    <w:p w14:paraId="7D13D0C7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7C3D54A1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7E4ABE2" w14:textId="77777777" w:rsidR="00684D3F" w:rsidRDefault="00AC6853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6684CD91">
          <v:line id="_x0000_s2071" style="position:absolute;z-index:251656704" from="-43.25pt,3.05pt" to="514.75pt,3.05pt">
            <v:stroke dashstyle="1 1" endcap="round"/>
          </v:line>
        </w:pict>
      </w:r>
    </w:p>
    <w:p w14:paraId="7AA2DFA1" w14:textId="77777777" w:rsidR="00684D3F" w:rsidRDefault="00684D3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56A1E38" w14:textId="77777777" w:rsidR="00007C58" w:rsidRDefault="008A0098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63163890" w14:textId="77777777" w:rsidR="00227773" w:rsidRPr="00AC5736" w:rsidRDefault="00AC6853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0FCF2B0A">
          <v:line id="_x0000_s2073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19B2DFAC">
          <v:line id="_x0000_s2072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A47A18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0C957" w14:textId="77777777" w:rsidR="00A47A18" w:rsidRDefault="00A47A18">
      <w:r>
        <w:separator/>
      </w:r>
    </w:p>
  </w:endnote>
  <w:endnote w:type="continuationSeparator" w:id="0">
    <w:p w14:paraId="32FF8754" w14:textId="77777777" w:rsidR="00A47A18" w:rsidRDefault="00A4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CDEE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01A192D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60687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F30AFD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403559CC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59C2B841" w14:textId="77777777" w:rsidR="0050736E" w:rsidRPr="00BA4070" w:rsidRDefault="00765135" w:rsidP="00BA4070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F2774F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70F11" w14:textId="77777777" w:rsidR="00A47A18" w:rsidRDefault="00A47A18">
      <w:r>
        <w:separator/>
      </w:r>
    </w:p>
  </w:footnote>
  <w:footnote w:type="continuationSeparator" w:id="0">
    <w:p w14:paraId="2F192117" w14:textId="77777777" w:rsidR="00A47A18" w:rsidRDefault="00A47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FBE2C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6AEF5F9F" w14:textId="77777777" w:rsidR="0050736E" w:rsidRPr="00D436E8" w:rsidRDefault="00AC6853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en-US"/>
      </w:rPr>
      <w:pict w14:anchorId="2B6D80D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.8pt;margin-top:44.55pt;width:358.2pt;height:59.25pt;z-index:251656704;mso-wrap-edited:f" wrapcoords="0 0 21600 0 21600 21600 0 21600 0 0" filled="f" stroked="f">
          <v:fill o:detectmouseclick="t"/>
          <v:textbox style="mso-next-textbox:#_x0000_s1025" inset=",7.2pt,,7.2pt">
            <w:txbxContent>
              <w:p w14:paraId="49753E0F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EB3394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31DAA343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2BB604B4" w14:textId="77777777" w:rsidR="00EB3394" w:rsidRPr="00D7052B" w:rsidRDefault="00726FD0" w:rsidP="00EB339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726FD0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Pas-de-Deux </w:t>
                </w:r>
              </w:p>
              <w:p w14:paraId="00DF2C2F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  <w:r>
      <w:rPr>
        <w:noProof/>
      </w:rPr>
      <w:pict w14:anchorId="22F40348">
        <v:line id="Rechte verbindingslijn 7" o:spid="_x0000_s1027" style="position:absolute;left:0;text-align:left;z-index:251658752;visibility:visible;mso-wrap-distance-top:-3e-5mm;mso-wrap-distance-bottom:-3e-5mm;mso-width-relative:margin;mso-height-relative:margin" from="7.65pt,125.55pt" to="492.35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noProof/>
      </w:rPr>
      <w:pict w14:anchorId="062EB8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5.9pt;margin-top:14.7pt;width:96.25pt;height:95.45pt;z-index:-251658752;visibility:visible" wrapcoords="-169 0 -169 21430 21600 21430 21600 0 -169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7354729">
    <w:abstractNumId w:val="2"/>
  </w:num>
  <w:num w:numId="2" w16cid:durableId="2056081398">
    <w:abstractNumId w:val="8"/>
  </w:num>
  <w:num w:numId="3" w16cid:durableId="1180385725">
    <w:abstractNumId w:val="3"/>
  </w:num>
  <w:num w:numId="4" w16cid:durableId="936451230">
    <w:abstractNumId w:val="12"/>
  </w:num>
  <w:num w:numId="5" w16cid:durableId="402456976">
    <w:abstractNumId w:val="10"/>
  </w:num>
  <w:num w:numId="6" w16cid:durableId="526410323">
    <w:abstractNumId w:val="9"/>
  </w:num>
  <w:num w:numId="7" w16cid:durableId="1229724813">
    <w:abstractNumId w:val="5"/>
  </w:num>
  <w:num w:numId="8" w16cid:durableId="2141222726">
    <w:abstractNumId w:val="4"/>
  </w:num>
  <w:num w:numId="9" w16cid:durableId="2059475733">
    <w:abstractNumId w:val="11"/>
  </w:num>
  <w:num w:numId="10" w16cid:durableId="578683099">
    <w:abstractNumId w:val="6"/>
  </w:num>
  <w:num w:numId="11" w16cid:durableId="203348373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12211033">
    <w:abstractNumId w:val="7"/>
  </w:num>
  <w:num w:numId="13" w16cid:durableId="1565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WEpu9BN0zOlUExCTzVwIFMCSQNykhlLO8hNyAhCSMIo6ufLLvrLSn74Es5x+A1Ubs5DLVJOxaF5nZlf+qhB34g==" w:salt="zXneaOZzgH628gUcCuyBZg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3257"/>
    <w:rsid w:val="00007C58"/>
    <w:rsid w:val="00034ADF"/>
    <w:rsid w:val="000665AC"/>
    <w:rsid w:val="000A7336"/>
    <w:rsid w:val="000B4204"/>
    <w:rsid w:val="000C2231"/>
    <w:rsid w:val="000E7734"/>
    <w:rsid w:val="00124764"/>
    <w:rsid w:val="001A5483"/>
    <w:rsid w:val="001D27D4"/>
    <w:rsid w:val="00204ACD"/>
    <w:rsid w:val="00217BED"/>
    <w:rsid w:val="00227773"/>
    <w:rsid w:val="00254188"/>
    <w:rsid w:val="00255C21"/>
    <w:rsid w:val="00261787"/>
    <w:rsid w:val="002715D6"/>
    <w:rsid w:val="00272CCE"/>
    <w:rsid w:val="00276094"/>
    <w:rsid w:val="002F0750"/>
    <w:rsid w:val="00347475"/>
    <w:rsid w:val="00365959"/>
    <w:rsid w:val="003747C1"/>
    <w:rsid w:val="003943FF"/>
    <w:rsid w:val="00395EFA"/>
    <w:rsid w:val="003E3299"/>
    <w:rsid w:val="00403C13"/>
    <w:rsid w:val="0044361C"/>
    <w:rsid w:val="00482264"/>
    <w:rsid w:val="00487D43"/>
    <w:rsid w:val="0050736E"/>
    <w:rsid w:val="00532245"/>
    <w:rsid w:val="005441DD"/>
    <w:rsid w:val="0054511E"/>
    <w:rsid w:val="005538BF"/>
    <w:rsid w:val="00580B78"/>
    <w:rsid w:val="005C1E53"/>
    <w:rsid w:val="005E55E0"/>
    <w:rsid w:val="00615814"/>
    <w:rsid w:val="0064598E"/>
    <w:rsid w:val="00684D3F"/>
    <w:rsid w:val="006B53CC"/>
    <w:rsid w:val="006B7AE8"/>
    <w:rsid w:val="006C07D3"/>
    <w:rsid w:val="006C5B99"/>
    <w:rsid w:val="006E36AA"/>
    <w:rsid w:val="007129CE"/>
    <w:rsid w:val="00717D6B"/>
    <w:rsid w:val="00726FD0"/>
    <w:rsid w:val="00744A50"/>
    <w:rsid w:val="00750623"/>
    <w:rsid w:val="00750A6A"/>
    <w:rsid w:val="00765135"/>
    <w:rsid w:val="00786B44"/>
    <w:rsid w:val="007B61B3"/>
    <w:rsid w:val="00806593"/>
    <w:rsid w:val="00823A72"/>
    <w:rsid w:val="00837B03"/>
    <w:rsid w:val="00881EF6"/>
    <w:rsid w:val="008826C9"/>
    <w:rsid w:val="00896B7B"/>
    <w:rsid w:val="008A0098"/>
    <w:rsid w:val="008B01D7"/>
    <w:rsid w:val="008D0AEE"/>
    <w:rsid w:val="0090196A"/>
    <w:rsid w:val="00921A96"/>
    <w:rsid w:val="009A0B8C"/>
    <w:rsid w:val="009A3E6D"/>
    <w:rsid w:val="009C09FF"/>
    <w:rsid w:val="009D7208"/>
    <w:rsid w:val="00A00732"/>
    <w:rsid w:val="00A30C1B"/>
    <w:rsid w:val="00A33E3E"/>
    <w:rsid w:val="00A47A18"/>
    <w:rsid w:val="00A81890"/>
    <w:rsid w:val="00A93B8F"/>
    <w:rsid w:val="00AB0061"/>
    <w:rsid w:val="00AB3BC5"/>
    <w:rsid w:val="00AC3BFC"/>
    <w:rsid w:val="00AC5736"/>
    <w:rsid w:val="00AC6853"/>
    <w:rsid w:val="00AF638E"/>
    <w:rsid w:val="00B37B75"/>
    <w:rsid w:val="00B40CDD"/>
    <w:rsid w:val="00B867E7"/>
    <w:rsid w:val="00B92AFE"/>
    <w:rsid w:val="00BA4070"/>
    <w:rsid w:val="00BB71B8"/>
    <w:rsid w:val="00BC4F8C"/>
    <w:rsid w:val="00BF0CFD"/>
    <w:rsid w:val="00BF1144"/>
    <w:rsid w:val="00C017DF"/>
    <w:rsid w:val="00C257FF"/>
    <w:rsid w:val="00C3242D"/>
    <w:rsid w:val="00C5793A"/>
    <w:rsid w:val="00C766D3"/>
    <w:rsid w:val="00CF5B5D"/>
    <w:rsid w:val="00D277FB"/>
    <w:rsid w:val="00D40B8B"/>
    <w:rsid w:val="00D436E8"/>
    <w:rsid w:val="00D509BD"/>
    <w:rsid w:val="00D7052B"/>
    <w:rsid w:val="00DA5D3F"/>
    <w:rsid w:val="00DB7EF0"/>
    <w:rsid w:val="00DF6821"/>
    <w:rsid w:val="00E80E79"/>
    <w:rsid w:val="00EA7502"/>
    <w:rsid w:val="00EB3394"/>
    <w:rsid w:val="00EE1827"/>
    <w:rsid w:val="00F26A9E"/>
    <w:rsid w:val="00F272B8"/>
    <w:rsid w:val="00F2774F"/>
    <w:rsid w:val="00F30AFD"/>
    <w:rsid w:val="00F31950"/>
    <w:rsid w:val="00F351F7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620FBACE"/>
  <w15:chartTrackingRefBased/>
  <w15:docId w15:val="{54705EF3-E59F-4C7F-AA94-8F709C17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0248CE4-B166-424C-92C2-4DDE7D100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2D71E-FC49-4369-A87B-53D741F4CD7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804871-867E-4FDF-AC4D-1A963C9A2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B3201C-D426-4795-8994-6E83AD72C563}">
  <ds:schemaRefs>
    <ds:schemaRef ds:uri="e7f54076-5645-4b12-91ec-c3d4a8cb9c6b"/>
    <ds:schemaRef ds:uri="http://purl.org/dc/terms/"/>
    <ds:schemaRef ds:uri="http://schemas.microsoft.com/office/2006/metadata/properties"/>
    <ds:schemaRef ds:uri="a811006f-1c16-41b7-b921-4a643f9d9ecc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protocol-kur-techniek-pdd-b</vt:lpstr>
    </vt:vector>
  </TitlesOfParts>
  <Company>KNHS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protocol-kur-techniek-pdd-b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2024-02-24T11:43:00Z</dcterms:created>
  <dcterms:modified xsi:type="dcterms:W3CDTF">2025-03-04T14:12:00Z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